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81160D" w:rsidP="00193115">
            <w:pPr>
              <w:rPr>
                <w:rFonts w:ascii="Calibri" w:hAnsi="Calibri"/>
                <w:sz w:val="22"/>
              </w:rPr>
            </w:pPr>
            <w:r>
              <w:rPr>
                <w:rFonts w:ascii="Calibri" w:hAnsi="Calibri"/>
                <w:sz w:val="22"/>
              </w:rPr>
              <w:t>DCP 181</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81160D" w:rsidP="00193115">
            <w:pPr>
              <w:rPr>
                <w:rFonts w:ascii="Calibri" w:hAnsi="Calibri"/>
                <w:sz w:val="22"/>
              </w:rPr>
            </w:pPr>
            <w:r>
              <w:rPr>
                <w:rFonts w:ascii="Calibri" w:hAnsi="Calibri"/>
                <w:sz w:val="22"/>
              </w:rPr>
              <w:t>Previous Connection Terms Enduring</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81160D" w:rsidP="00193115">
            <w:pPr>
              <w:rPr>
                <w:rFonts w:ascii="Calibri" w:hAnsi="Calibri"/>
                <w:sz w:val="22"/>
              </w:rPr>
            </w:pPr>
            <w:r>
              <w:rPr>
                <w:rFonts w:ascii="Calibri" w:hAnsi="Calibri"/>
                <w:sz w:val="22"/>
              </w:rPr>
              <w:t>All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81160D" w:rsidP="00193115">
            <w:pPr>
              <w:rPr>
                <w:rFonts w:ascii="Calibri" w:hAnsi="Calibri"/>
                <w:sz w:val="22"/>
              </w:rPr>
            </w:pPr>
            <w:r>
              <w:rPr>
                <w:rFonts w:ascii="Calibri" w:hAnsi="Calibri"/>
                <w:sz w:val="22"/>
              </w:rPr>
              <w:t>Part 1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81160D" w:rsidP="00697019">
            <w:pPr>
              <w:rPr>
                <w:rFonts w:ascii="Calibri" w:hAnsi="Calibri"/>
                <w:sz w:val="22"/>
              </w:rPr>
            </w:pPr>
            <w:r>
              <w:rPr>
                <w:rFonts w:ascii="Calibri" w:hAnsi="Calibri"/>
                <w:sz w:val="22"/>
              </w:rPr>
              <w:t>Next DCUSA Release Following Authority Consent</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81160D" w:rsidP="00193115">
            <w:pPr>
              <w:rPr>
                <w:rFonts w:ascii="Calibri" w:hAnsi="Calibri"/>
                <w:sz w:val="22"/>
              </w:rPr>
            </w:pPr>
            <w:r>
              <w:rPr>
                <w:rFonts w:ascii="Calibri" w:hAnsi="Calibri"/>
                <w:sz w:val="22"/>
              </w:rPr>
              <w:t>11 September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123D8F9CB627481DA0F2EB7E56CDA121"/>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98F2EB64DFE44D529F2D6D3610969194"/>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695BB3C73C5846A98BBEB0AA1B828573"/>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813A5F658DCF4378BA0777BDA63517B4"/>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52096D2034146D0B1805669D632CEC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22C3301C976648D6B063F8B04C2836F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9DFEDFEE9E4C4076804E8B71A7107934"/>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A29D3B1248654D77AB96265F9624A8E8"/>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4044D1A0DF92498684443E562C367258"/>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D948624D7E5F4E1E8E672EA45C1729BF"/>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4239058E0CD042A684E35E705FB7B7F6"/>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54A28202335B4F45B82091439CF8D14A"/>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w:t>
            </w:r>
            <w:bookmarkStart w:id="0" w:name="_GoBack"/>
            <w:bookmarkEnd w:id="0"/>
            <w:r w:rsidRPr="00C444B5">
              <w:rPr>
                <w:rFonts w:ascii="Calibri" w:hAnsi="Calibri"/>
              </w:rPr>
              <w:t>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60D" w:rsidRDefault="0081160D" w:rsidP="00FD00A2">
      <w:r>
        <w:separator/>
      </w:r>
    </w:p>
  </w:endnote>
  <w:endnote w:type="continuationSeparator" w:id="0">
    <w:p w:rsidR="0081160D" w:rsidRDefault="0081160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1160D">
    <w:pPr>
      <w:pStyle w:val="Footer"/>
      <w:rPr>
        <w:rFonts w:ascii="Calibri" w:hAnsi="Calibri"/>
      </w:rPr>
    </w:pPr>
    <w:r>
      <w:rPr>
        <w:rFonts w:ascii="Calibri" w:hAnsi="Calibri"/>
      </w:rPr>
      <w:t>21 August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Pr>
        <w:rFonts w:ascii="Calibri" w:hAnsi="Calibri"/>
      </w:rPr>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60D" w:rsidRDefault="0081160D" w:rsidP="00FD00A2">
      <w:r>
        <w:separator/>
      </w:r>
    </w:p>
  </w:footnote>
  <w:footnote w:type="continuationSeparator" w:id="0">
    <w:p w:rsidR="0081160D" w:rsidRDefault="0081160D"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81160D">
      <w:rPr>
        <w:rFonts w:ascii="Calibri" w:hAnsi="Calibri"/>
      </w:rPr>
      <w:t>181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60D"/>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5124D0"/>
    <w:rsid w:val="00554409"/>
    <w:rsid w:val="005A6203"/>
    <w:rsid w:val="005F1DC2"/>
    <w:rsid w:val="005F26DE"/>
    <w:rsid w:val="005F2D28"/>
    <w:rsid w:val="00676E09"/>
    <w:rsid w:val="00697019"/>
    <w:rsid w:val="00711B18"/>
    <w:rsid w:val="007361B2"/>
    <w:rsid w:val="0076726D"/>
    <w:rsid w:val="00807039"/>
    <w:rsid w:val="0081160D"/>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23D8F9CB627481DA0F2EB7E56CDA121"/>
        <w:category>
          <w:name w:val="General"/>
          <w:gallery w:val="placeholder"/>
        </w:category>
        <w:types>
          <w:type w:val="bbPlcHdr"/>
        </w:types>
        <w:behaviors>
          <w:behavior w:val="content"/>
        </w:behaviors>
        <w:guid w:val="{8FDB1AE2-24F7-4FB0-8435-F9707679F717}"/>
      </w:docPartPr>
      <w:docPartBody>
        <w:p w:rsidR="00000000" w:rsidRDefault="00792587">
          <w:pPr>
            <w:pStyle w:val="123D8F9CB627481DA0F2EB7E56CDA121"/>
          </w:pPr>
          <w:r w:rsidRPr="005D19FB">
            <w:rPr>
              <w:rStyle w:val="PlaceholderText"/>
            </w:rPr>
            <w:t>Click here to enter text.</w:t>
          </w:r>
        </w:p>
      </w:docPartBody>
    </w:docPart>
    <w:docPart>
      <w:docPartPr>
        <w:name w:val="98F2EB64DFE44D529F2D6D3610969194"/>
        <w:category>
          <w:name w:val="General"/>
          <w:gallery w:val="placeholder"/>
        </w:category>
        <w:types>
          <w:type w:val="bbPlcHdr"/>
        </w:types>
        <w:behaviors>
          <w:behavior w:val="content"/>
        </w:behaviors>
        <w:guid w:val="{80DE452F-1FA9-4EB4-BADE-A1595C26DE56}"/>
      </w:docPartPr>
      <w:docPartBody>
        <w:p w:rsidR="00000000" w:rsidRDefault="00792587">
          <w:pPr>
            <w:pStyle w:val="98F2EB64DFE44D529F2D6D3610969194"/>
          </w:pPr>
          <w:r w:rsidRPr="005D19FB">
            <w:rPr>
              <w:rStyle w:val="PlaceholderText"/>
            </w:rPr>
            <w:t>Choose an item.</w:t>
          </w:r>
        </w:p>
      </w:docPartBody>
    </w:docPart>
    <w:docPart>
      <w:docPartPr>
        <w:name w:val="695BB3C73C5846A98BBEB0AA1B828573"/>
        <w:category>
          <w:name w:val="General"/>
          <w:gallery w:val="placeholder"/>
        </w:category>
        <w:types>
          <w:type w:val="bbPlcHdr"/>
        </w:types>
        <w:behaviors>
          <w:behavior w:val="content"/>
        </w:behaviors>
        <w:guid w:val="{6CFC0C4D-25B9-4547-B5C7-1EABF0868FCD}"/>
      </w:docPartPr>
      <w:docPartBody>
        <w:p w:rsidR="00000000" w:rsidRDefault="00792587">
          <w:pPr>
            <w:pStyle w:val="695BB3C73C5846A98BBEB0AA1B828573"/>
          </w:pPr>
          <w:r w:rsidRPr="005D19FB">
            <w:rPr>
              <w:rStyle w:val="PlaceholderText"/>
            </w:rPr>
            <w:t>Click here to enter text.</w:t>
          </w:r>
        </w:p>
      </w:docPartBody>
    </w:docPart>
    <w:docPart>
      <w:docPartPr>
        <w:name w:val="813A5F658DCF4378BA0777BDA63517B4"/>
        <w:category>
          <w:name w:val="General"/>
          <w:gallery w:val="placeholder"/>
        </w:category>
        <w:types>
          <w:type w:val="bbPlcHdr"/>
        </w:types>
        <w:behaviors>
          <w:behavior w:val="content"/>
        </w:behaviors>
        <w:guid w:val="{052F4142-A916-4188-B05E-018F886E19A6}"/>
      </w:docPartPr>
      <w:docPartBody>
        <w:p w:rsidR="00000000" w:rsidRDefault="00792587">
          <w:pPr>
            <w:pStyle w:val="813A5F658DCF4378BA0777BDA63517B4"/>
          </w:pPr>
          <w:r w:rsidRPr="005D19FB">
            <w:rPr>
              <w:rStyle w:val="PlaceholderText"/>
            </w:rPr>
            <w:t>Click here to enter text.</w:t>
          </w:r>
        </w:p>
      </w:docPartBody>
    </w:docPart>
    <w:docPart>
      <w:docPartPr>
        <w:name w:val="352096D2034146D0B1805669D632CEC3"/>
        <w:category>
          <w:name w:val="General"/>
          <w:gallery w:val="placeholder"/>
        </w:category>
        <w:types>
          <w:type w:val="bbPlcHdr"/>
        </w:types>
        <w:behaviors>
          <w:behavior w:val="content"/>
        </w:behaviors>
        <w:guid w:val="{F8F1F44A-0F76-439D-91F1-3EBA8BE44A89}"/>
      </w:docPartPr>
      <w:docPartBody>
        <w:p w:rsidR="00000000" w:rsidRDefault="00792587">
          <w:pPr>
            <w:pStyle w:val="352096D2034146D0B1805669D632CEC3"/>
          </w:pPr>
          <w:r w:rsidRPr="005D19FB">
            <w:rPr>
              <w:rStyle w:val="PlaceholderText"/>
            </w:rPr>
            <w:t>Click here to enter text.</w:t>
          </w:r>
        </w:p>
      </w:docPartBody>
    </w:docPart>
    <w:docPart>
      <w:docPartPr>
        <w:name w:val="22C3301C976648D6B063F8B04C2836F3"/>
        <w:category>
          <w:name w:val="General"/>
          <w:gallery w:val="placeholder"/>
        </w:category>
        <w:types>
          <w:type w:val="bbPlcHdr"/>
        </w:types>
        <w:behaviors>
          <w:behavior w:val="content"/>
        </w:behaviors>
        <w:guid w:val="{06F315D3-9017-4377-A22A-34A4FD805203}"/>
      </w:docPartPr>
      <w:docPartBody>
        <w:p w:rsidR="00000000" w:rsidRDefault="00792587">
          <w:pPr>
            <w:pStyle w:val="22C3301C976648D6B063F8B04C2836F3"/>
          </w:pPr>
          <w:r w:rsidRPr="005D19FB">
            <w:rPr>
              <w:rStyle w:val="PlaceholderText"/>
            </w:rPr>
            <w:t>Click here to enter text.</w:t>
          </w:r>
        </w:p>
      </w:docPartBody>
    </w:docPart>
    <w:docPart>
      <w:docPartPr>
        <w:name w:val="9DFEDFEE9E4C4076804E8B71A7107934"/>
        <w:category>
          <w:name w:val="General"/>
          <w:gallery w:val="placeholder"/>
        </w:category>
        <w:types>
          <w:type w:val="bbPlcHdr"/>
        </w:types>
        <w:behaviors>
          <w:behavior w:val="content"/>
        </w:behaviors>
        <w:guid w:val="{51159457-EA32-4912-AE07-BD22AF068EE5}"/>
      </w:docPartPr>
      <w:docPartBody>
        <w:p w:rsidR="00000000" w:rsidRDefault="00792587">
          <w:pPr>
            <w:pStyle w:val="9DFEDFEE9E4C4076804E8B71A7107934"/>
          </w:pPr>
          <w:r w:rsidRPr="005D19FB">
            <w:rPr>
              <w:rStyle w:val="PlaceholderText"/>
            </w:rPr>
            <w:t>Click here to enter text.</w:t>
          </w:r>
        </w:p>
      </w:docPartBody>
    </w:docPart>
    <w:docPart>
      <w:docPartPr>
        <w:name w:val="A29D3B1248654D77AB96265F9624A8E8"/>
        <w:category>
          <w:name w:val="General"/>
          <w:gallery w:val="placeholder"/>
        </w:category>
        <w:types>
          <w:type w:val="bbPlcHdr"/>
        </w:types>
        <w:behaviors>
          <w:behavior w:val="content"/>
        </w:behaviors>
        <w:guid w:val="{32916E5E-36DA-4A92-ACB5-974A81BB9C58}"/>
      </w:docPartPr>
      <w:docPartBody>
        <w:p w:rsidR="00000000" w:rsidRDefault="00792587">
          <w:pPr>
            <w:pStyle w:val="A29D3B1248654D77AB96265F9624A8E8"/>
          </w:pPr>
          <w:r w:rsidRPr="005D19FB">
            <w:rPr>
              <w:rStyle w:val="PlaceholderText"/>
            </w:rPr>
            <w:t>Click here to enter text.</w:t>
          </w:r>
        </w:p>
      </w:docPartBody>
    </w:docPart>
    <w:docPart>
      <w:docPartPr>
        <w:name w:val="4044D1A0DF92498684443E562C367258"/>
        <w:category>
          <w:name w:val="General"/>
          <w:gallery w:val="placeholder"/>
        </w:category>
        <w:types>
          <w:type w:val="bbPlcHdr"/>
        </w:types>
        <w:behaviors>
          <w:behavior w:val="content"/>
        </w:behaviors>
        <w:guid w:val="{DC1689B8-AD6D-40AB-AECF-13205532820F}"/>
      </w:docPartPr>
      <w:docPartBody>
        <w:p w:rsidR="00000000" w:rsidRDefault="00792587">
          <w:pPr>
            <w:pStyle w:val="4044D1A0DF92498684443E562C367258"/>
          </w:pPr>
          <w:r w:rsidRPr="005D19FB">
            <w:rPr>
              <w:rStyle w:val="PlaceholderText"/>
            </w:rPr>
            <w:t>Choose an item.</w:t>
          </w:r>
        </w:p>
      </w:docPartBody>
    </w:docPart>
    <w:docPart>
      <w:docPartPr>
        <w:name w:val="D948624D7E5F4E1E8E672EA45C1729BF"/>
        <w:category>
          <w:name w:val="General"/>
          <w:gallery w:val="placeholder"/>
        </w:category>
        <w:types>
          <w:type w:val="bbPlcHdr"/>
        </w:types>
        <w:behaviors>
          <w:behavior w:val="content"/>
        </w:behaviors>
        <w:guid w:val="{A6B303E8-F661-469F-B5DC-AB53E67F74DD}"/>
      </w:docPartPr>
      <w:docPartBody>
        <w:p w:rsidR="00000000" w:rsidRDefault="00792587">
          <w:pPr>
            <w:pStyle w:val="D948624D7E5F4E1E8E672EA45C1729BF"/>
          </w:pPr>
          <w:r w:rsidRPr="005D19FB">
            <w:rPr>
              <w:rStyle w:val="PlaceholderText"/>
            </w:rPr>
            <w:t>Choose an item.</w:t>
          </w:r>
        </w:p>
      </w:docPartBody>
    </w:docPart>
    <w:docPart>
      <w:docPartPr>
        <w:name w:val="4239058E0CD042A684E35E705FB7B7F6"/>
        <w:category>
          <w:name w:val="General"/>
          <w:gallery w:val="placeholder"/>
        </w:category>
        <w:types>
          <w:type w:val="bbPlcHdr"/>
        </w:types>
        <w:behaviors>
          <w:behavior w:val="content"/>
        </w:behaviors>
        <w:guid w:val="{25636BA6-CECB-4BA6-9FB5-22C31121AAB4}"/>
      </w:docPartPr>
      <w:docPartBody>
        <w:p w:rsidR="00000000" w:rsidRDefault="00792587">
          <w:pPr>
            <w:pStyle w:val="4239058E0CD042A684E35E705FB7B7F6"/>
          </w:pPr>
          <w:r w:rsidRPr="005D19FB">
            <w:rPr>
              <w:rStyle w:val="PlaceholderText"/>
            </w:rPr>
            <w:t>Click here to enter text.</w:t>
          </w:r>
        </w:p>
      </w:docPartBody>
    </w:docPart>
    <w:docPart>
      <w:docPartPr>
        <w:name w:val="54A28202335B4F45B82091439CF8D14A"/>
        <w:category>
          <w:name w:val="General"/>
          <w:gallery w:val="placeholder"/>
        </w:category>
        <w:types>
          <w:type w:val="bbPlcHdr"/>
        </w:types>
        <w:behaviors>
          <w:behavior w:val="content"/>
        </w:behaviors>
        <w:guid w:val="{0CA33556-DB28-4690-BC20-08FF854FF20C}"/>
      </w:docPartPr>
      <w:docPartBody>
        <w:p w:rsidR="00000000" w:rsidRDefault="00792587">
          <w:pPr>
            <w:pStyle w:val="54A28202335B4F45B82091439CF8D14A"/>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23D8F9CB627481DA0F2EB7E56CDA121">
    <w:name w:val="123D8F9CB627481DA0F2EB7E56CDA121"/>
  </w:style>
  <w:style w:type="paragraph" w:customStyle="1" w:styleId="98F2EB64DFE44D529F2D6D3610969194">
    <w:name w:val="98F2EB64DFE44D529F2D6D3610969194"/>
  </w:style>
  <w:style w:type="paragraph" w:customStyle="1" w:styleId="695BB3C73C5846A98BBEB0AA1B828573">
    <w:name w:val="695BB3C73C5846A98BBEB0AA1B828573"/>
  </w:style>
  <w:style w:type="paragraph" w:customStyle="1" w:styleId="813A5F658DCF4378BA0777BDA63517B4">
    <w:name w:val="813A5F658DCF4378BA0777BDA63517B4"/>
  </w:style>
  <w:style w:type="paragraph" w:customStyle="1" w:styleId="352096D2034146D0B1805669D632CEC3">
    <w:name w:val="352096D2034146D0B1805669D632CEC3"/>
  </w:style>
  <w:style w:type="paragraph" w:customStyle="1" w:styleId="22C3301C976648D6B063F8B04C2836F3">
    <w:name w:val="22C3301C976648D6B063F8B04C2836F3"/>
  </w:style>
  <w:style w:type="paragraph" w:customStyle="1" w:styleId="9DFEDFEE9E4C4076804E8B71A7107934">
    <w:name w:val="9DFEDFEE9E4C4076804E8B71A7107934"/>
  </w:style>
  <w:style w:type="paragraph" w:customStyle="1" w:styleId="A29D3B1248654D77AB96265F9624A8E8">
    <w:name w:val="A29D3B1248654D77AB96265F9624A8E8"/>
  </w:style>
  <w:style w:type="paragraph" w:customStyle="1" w:styleId="4044D1A0DF92498684443E562C367258">
    <w:name w:val="4044D1A0DF92498684443E562C367258"/>
  </w:style>
  <w:style w:type="paragraph" w:customStyle="1" w:styleId="D948624D7E5F4E1E8E672EA45C1729BF">
    <w:name w:val="D948624D7E5F4E1E8E672EA45C1729BF"/>
  </w:style>
  <w:style w:type="paragraph" w:customStyle="1" w:styleId="4239058E0CD042A684E35E705FB7B7F6">
    <w:name w:val="4239058E0CD042A684E35E705FB7B7F6"/>
  </w:style>
  <w:style w:type="paragraph" w:customStyle="1" w:styleId="54A28202335B4F45B82091439CF8D14A">
    <w:name w:val="54A28202335B4F45B82091439CF8D14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23D8F9CB627481DA0F2EB7E56CDA121">
    <w:name w:val="123D8F9CB627481DA0F2EB7E56CDA121"/>
  </w:style>
  <w:style w:type="paragraph" w:customStyle="1" w:styleId="98F2EB64DFE44D529F2D6D3610969194">
    <w:name w:val="98F2EB64DFE44D529F2D6D3610969194"/>
  </w:style>
  <w:style w:type="paragraph" w:customStyle="1" w:styleId="695BB3C73C5846A98BBEB0AA1B828573">
    <w:name w:val="695BB3C73C5846A98BBEB0AA1B828573"/>
  </w:style>
  <w:style w:type="paragraph" w:customStyle="1" w:styleId="813A5F658DCF4378BA0777BDA63517B4">
    <w:name w:val="813A5F658DCF4378BA0777BDA63517B4"/>
  </w:style>
  <w:style w:type="paragraph" w:customStyle="1" w:styleId="352096D2034146D0B1805669D632CEC3">
    <w:name w:val="352096D2034146D0B1805669D632CEC3"/>
  </w:style>
  <w:style w:type="paragraph" w:customStyle="1" w:styleId="22C3301C976648D6B063F8B04C2836F3">
    <w:name w:val="22C3301C976648D6B063F8B04C2836F3"/>
  </w:style>
  <w:style w:type="paragraph" w:customStyle="1" w:styleId="9DFEDFEE9E4C4076804E8B71A7107934">
    <w:name w:val="9DFEDFEE9E4C4076804E8B71A7107934"/>
  </w:style>
  <w:style w:type="paragraph" w:customStyle="1" w:styleId="A29D3B1248654D77AB96265F9624A8E8">
    <w:name w:val="A29D3B1248654D77AB96265F9624A8E8"/>
  </w:style>
  <w:style w:type="paragraph" w:customStyle="1" w:styleId="4044D1A0DF92498684443E562C367258">
    <w:name w:val="4044D1A0DF92498684443E562C367258"/>
  </w:style>
  <w:style w:type="paragraph" w:customStyle="1" w:styleId="D948624D7E5F4E1E8E672EA45C1729BF">
    <w:name w:val="D948624D7E5F4E1E8E672EA45C1729BF"/>
  </w:style>
  <w:style w:type="paragraph" w:customStyle="1" w:styleId="4239058E0CD042A684E35E705FB7B7F6">
    <w:name w:val="4239058E0CD042A684E35E705FB7B7F6"/>
  </w:style>
  <w:style w:type="paragraph" w:customStyle="1" w:styleId="54A28202335B4F45B82091439CF8D14A">
    <w:name w:val="54A28202335B4F45B82091439CF8D1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E42A8-7654-4B0A-A20D-8D6A5F850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1</cp:revision>
  <dcterms:created xsi:type="dcterms:W3CDTF">2015-07-13T09:51:00Z</dcterms:created>
  <dcterms:modified xsi:type="dcterms:W3CDTF">2015-07-13T09:54:00Z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